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11E69203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23F97">
        <w:rPr>
          <w:b/>
          <w:noProof/>
          <w:sz w:val="24"/>
        </w:rPr>
        <w:t>2e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22</w:t>
      </w:r>
      <w:r w:rsidR="00F96B60">
        <w:rPr>
          <w:b/>
          <w:noProof/>
          <w:sz w:val="28"/>
        </w:rPr>
        <w:t>292</w:t>
      </w:r>
      <w:bookmarkStart w:id="1" w:name="_GoBack"/>
      <w:bookmarkEnd w:id="1"/>
    </w:p>
    <w:p w14:paraId="1A02C87E" w14:textId="41BB1113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A3AD2">
        <w:rPr>
          <w:b/>
          <w:noProof/>
          <w:sz w:val="24"/>
        </w:rPr>
        <w:t>4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April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78E869B2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B43">
        <w:rPr>
          <w:rFonts w:ascii="Arial" w:hAnsi="Arial" w:cs="Arial"/>
          <w:b/>
        </w:rPr>
        <w:t>Initial version(v0.0.0) of TR 28.832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55985EC0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C27993">
        <w:t>832</w:t>
      </w:r>
      <w:r>
        <w:t xml:space="preserve"> v0.0.0: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017B14CF" w:rsidR="00CD68A2" w:rsidRPr="006B72E7" w:rsidRDefault="00BE1EED" w:rsidP="00F13410">
      <w:pPr>
        <w:rPr>
          <w:lang w:eastAsia="zh-CN"/>
        </w:rPr>
      </w:pPr>
      <w:r>
        <w:rPr>
          <w:lang w:eastAsia="zh-CN"/>
        </w:rPr>
        <w:t xml:space="preserve">This </w:t>
      </w:r>
      <w:r w:rsidR="00E27B43">
        <w:rPr>
          <w:lang w:eastAsia="zh-CN"/>
        </w:rPr>
        <w:t>document contains the initial version(v0.0.0)</w:t>
      </w:r>
      <w:r w:rsidR="00F13410">
        <w:rPr>
          <w:lang w:eastAsia="zh-CN"/>
        </w:rPr>
        <w:t xml:space="preserve"> of </w:t>
      </w:r>
      <w:r w:rsidR="00E27B43">
        <w:rPr>
          <w:lang w:eastAsia="zh-CN"/>
        </w:rPr>
        <w:t xml:space="preserve">TR </w:t>
      </w:r>
      <w:r w:rsidR="00F13410" w:rsidRPr="00EC2DBE">
        <w:t>28.</w:t>
      </w:r>
      <w:r w:rsidR="00C27993">
        <w:t>832</w:t>
      </w:r>
      <w:r w:rsidR="00F13410">
        <w:t xml:space="preserve"> [1]</w:t>
      </w:r>
      <w:r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326F60" w14:textId="6E3A098D" w:rsidR="00345AE4" w:rsidRDefault="00E27B43" w:rsidP="00E27B43">
      <w:r>
        <w:t>See the attached 28.832-000</w:t>
      </w:r>
      <w:r w:rsidR="00CA09F2">
        <w:rPr>
          <w:lang w:eastAsia="zh-CN"/>
        </w:rPr>
        <w:t>.</w:t>
      </w:r>
      <w:r>
        <w:t xml:space="preserve"> </w:t>
      </w: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CAD3C" w14:textId="77777777" w:rsidR="005823C1" w:rsidRDefault="005823C1">
      <w:r>
        <w:separator/>
      </w:r>
    </w:p>
  </w:endnote>
  <w:endnote w:type="continuationSeparator" w:id="0">
    <w:p w14:paraId="561BFC22" w14:textId="77777777" w:rsidR="005823C1" w:rsidRDefault="0058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5948D" w14:textId="77777777" w:rsidR="005823C1" w:rsidRDefault="005823C1">
      <w:r>
        <w:separator/>
      </w:r>
    </w:p>
  </w:footnote>
  <w:footnote w:type="continuationSeparator" w:id="0">
    <w:p w14:paraId="472DE20B" w14:textId="77777777" w:rsidR="005823C1" w:rsidRDefault="0058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97"/>
    <w:rsid w:val="00053A22"/>
    <w:rsid w:val="000A6394"/>
    <w:rsid w:val="000B7FED"/>
    <w:rsid w:val="000C038A"/>
    <w:rsid w:val="000C6598"/>
    <w:rsid w:val="000D1F6B"/>
    <w:rsid w:val="000E6D6D"/>
    <w:rsid w:val="00107692"/>
    <w:rsid w:val="00110A63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31C58"/>
    <w:rsid w:val="0026004D"/>
    <w:rsid w:val="002640DD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45946"/>
    <w:rsid w:val="00547111"/>
    <w:rsid w:val="005545E5"/>
    <w:rsid w:val="005823C1"/>
    <w:rsid w:val="00592D74"/>
    <w:rsid w:val="005B472F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D201D"/>
    <w:rsid w:val="006E21FB"/>
    <w:rsid w:val="00721DAF"/>
    <w:rsid w:val="0073684A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55711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AD5B98"/>
    <w:rsid w:val="00B258BB"/>
    <w:rsid w:val="00B51003"/>
    <w:rsid w:val="00B62AC8"/>
    <w:rsid w:val="00B67B97"/>
    <w:rsid w:val="00B91D2A"/>
    <w:rsid w:val="00B968C8"/>
    <w:rsid w:val="00BA0A32"/>
    <w:rsid w:val="00BA2B5A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27993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43A0"/>
    <w:rsid w:val="00D55DAA"/>
    <w:rsid w:val="00D644A5"/>
    <w:rsid w:val="00D66520"/>
    <w:rsid w:val="00D845F9"/>
    <w:rsid w:val="00D915D8"/>
    <w:rsid w:val="00D95B17"/>
    <w:rsid w:val="00DB51F7"/>
    <w:rsid w:val="00DE34CF"/>
    <w:rsid w:val="00DE7057"/>
    <w:rsid w:val="00E017A9"/>
    <w:rsid w:val="00E13F3D"/>
    <w:rsid w:val="00E27B43"/>
    <w:rsid w:val="00E3050D"/>
    <w:rsid w:val="00E34898"/>
    <w:rsid w:val="00E415CD"/>
    <w:rsid w:val="00E52AA7"/>
    <w:rsid w:val="00EA2C12"/>
    <w:rsid w:val="00EB09B7"/>
    <w:rsid w:val="00EC19F7"/>
    <w:rsid w:val="00EE001F"/>
    <w:rsid w:val="00EE7D7C"/>
    <w:rsid w:val="00EF3989"/>
    <w:rsid w:val="00F13410"/>
    <w:rsid w:val="00F243DD"/>
    <w:rsid w:val="00F25D98"/>
    <w:rsid w:val="00F300FB"/>
    <w:rsid w:val="00F541F6"/>
    <w:rsid w:val="00F5795D"/>
    <w:rsid w:val="00F77BAE"/>
    <w:rsid w:val="00F92F62"/>
    <w:rsid w:val="00F96B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FD80B-35AA-48A9-9778-43B20AA5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王昭宁</cp:lastModifiedBy>
  <cp:revision>4</cp:revision>
  <cp:lastPrinted>1899-12-31T23:00:00Z</cp:lastPrinted>
  <dcterms:created xsi:type="dcterms:W3CDTF">2022-03-23T07:37:00Z</dcterms:created>
  <dcterms:modified xsi:type="dcterms:W3CDTF">2022-03-25T08:21:00Z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